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四川银行定开系列1个月2号净值型理财产品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四川银行定开系列1个月2号净值型理财产品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2022-09-28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159,842,880.00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[2.5%-3.2%]/年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101.31%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四川银行-四川银行定开系列1个月2号净值型理财产品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5.32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1,424,746.80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1,531,771.75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159,875,725.03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159,853,828.39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1.0531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78,568,161.02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48.51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78,568,161.02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48.51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40,010,187.80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24.70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43,351,972.63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26.77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37,675.17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161,967,996.62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40,010,187.80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8,156,589.59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8,025,512.33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8,010,823.01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24日照银行CD064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7,839,286.88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7,838,836.12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20空港兴城MTN001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6,092,935.89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24恒丰银行CD039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5,990,957.80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5,915,276.43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21东方电气MTN002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5,154,180.33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3.22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</w:t>
      </w: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jc w:val="left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F054AF9"/>
    <w:rsid w:val="134C76E8"/>
    <w:rsid w:val="21C3426C"/>
    <w:rsid w:val="23AB2840"/>
    <w:rsid w:val="24C0764C"/>
    <w:rsid w:val="2C743B13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619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TM104762</cp:lastModifiedBy>
  <cp:lastPrinted>2411-12-31T16:00:00Z</cp:lastPrinted>
  <dcterms:modified xsi:type="dcterms:W3CDTF">2024-08-19T02:46:17Z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076C1090EE4548D3AFF9888503E2030C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