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四川银行定开系列3个月10号净值型理财产品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四川银行定开系列3个月10号净值型理财产品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2022-06-09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216,736,100.00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[2.8%-3.5%]/年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101.71%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四川银行-四川银行定开系列3个月10号净值型理财产品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7.02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2,021,703.65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2,952,458.64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217,178,571.48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217,144,761.74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1.0701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165,879,174.95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75.10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165,879,174.95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75.10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39,009,933.08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17.66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15,757,513.11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7.13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240,141.19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220,886,762.33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39,009,933.08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23民生银行CD377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11,956,558.43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11,947,528.77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11,060,316.94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11,014,881.64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24东坡01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10,941,941.10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10,702,393.44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20香城投资MTN002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10,489,459.02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20空港城发MTN002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10,436,491.80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24眉资02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10,261,123.29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4.72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both"/>
        <w:rPr>
          <w:rFonts w:ascii="宋体" w:hAnsi="宋体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本报告期末，</w:t>
      </w: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D895DC2"/>
    <w:rsid w:val="23AB2840"/>
    <w:rsid w:val="2FC23DC4"/>
    <w:rsid w:val="339E2F39"/>
    <w:rsid w:val="38A16717"/>
    <w:rsid w:val="46A87316"/>
    <w:rsid w:val="4BE329AF"/>
    <w:rsid w:val="50B676F8"/>
    <w:rsid w:val="512D246A"/>
    <w:rsid w:val="54B27197"/>
    <w:rsid w:val="5A9E6B68"/>
    <w:rsid w:val="62D16FA0"/>
    <w:rsid w:val="7E0A715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2</TotalTime>
  <ScaleCrop>false</ScaleCrop>
  <LinksUpToDate>false</LinksUpToDate>
  <CharactersWithSpaces>1954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daiyuran</cp:lastModifiedBy>
  <cp:lastPrinted>2411-12-31T16:00:00Z</cp:lastPrinted>
  <dcterms:modified xsi:type="dcterms:W3CDTF">2024-08-27T11:53:28Z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B38BC3A0744B45F398EB457762A2DAA3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