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224,688,999.00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101.43%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6.54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1,857,878.57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2,754,226.14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225,020,745.18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224,985,994.75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1.0652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147,797,662.24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64.76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147,797,662.24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64.76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60,015,281.68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26.30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20,133,867.16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8.82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281,033.35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228,227,844.43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60,015,281.68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26.67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11,014,881.64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22彭城建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10,692,454.80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23雅安发展MTN001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10,540,021.86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24郫国投MTN002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10,474,528.77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10,195,736.99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9,984,929.67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23珠海华润银行CD138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9,963,253.28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23天津农村商业银行CD186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9,934,695.41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9,858,794.05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4.38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EE90D68"/>
    <w:rsid w:val="2FC23DC4"/>
    <w:rsid w:val="339E2F39"/>
    <w:rsid w:val="373F4D76"/>
    <w:rsid w:val="38A16717"/>
    <w:rsid w:val="39FA5099"/>
    <w:rsid w:val="46A87316"/>
    <w:rsid w:val="512D246A"/>
    <w:rsid w:val="54B27197"/>
    <w:rsid w:val="569670FD"/>
    <w:rsid w:val="5A9E6B68"/>
    <w:rsid w:val="65D552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24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2024-08-28T07:24:33Z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7B23227F515B42B38BFBE8A7B8545E02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