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四川银行定开系列3个月12号净值型理财产品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四川银行定开系列3个月12号净值型理财产品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2022-06-23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195,122,000.00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[2.8%-3.5%]/年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102.02%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四川银行-四川银行定开系列3个月12号净值型理财产品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128912158810738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6.42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1,845,326.03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3,489,758.49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195,304,638.91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1.0642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195,273,052.98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1.0641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167,780,447.93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84.20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167,780,447.93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84.20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31,007,895.52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15.56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399,380.98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0.20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69,453.65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199,257,178.08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31,007,895.52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14,274,031.78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22温国01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12,649,808.22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24眉资02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12,313,347.95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23自高01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11,292,958.90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21川振兴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11,259,072.60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23雅安发展MTN001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10,540,021.86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24绵阳投资MTN001B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10,343,709.59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24东坡01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9,947,219.18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23天津农村商业银行CD186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9,934,695.41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5.09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bookmarkStart w:id="5" w:name="_GoBack"/>
      <w:bookmarkEnd w:id="5"/>
      <w:r>
        <w:rPr>
          <w:rFonts w:hint="eastAsia" w:asciiTheme="minorEastAsia" w:hAnsiTheme="minorEastAsia" w:eastAsiaTheme="minorEastAsia"/>
          <w:szCs w:val="21"/>
        </w:rPr>
        <w:t>本报告期末，本产品投资的</w:t>
      </w:r>
      <w:r>
        <w:rPr>
          <w:rFonts w:ascii="宋体" w:hAnsi="宋体"/>
          <w:szCs w:val="21"/>
        </w:rPr>
        <w:t>21眉府01</w:t>
      </w:r>
      <w:r>
        <w:rPr>
          <w:rFonts w:hint="eastAsia" w:ascii="宋体" w:hAnsi="宋体"/>
          <w:szCs w:val="21"/>
          <w:lang w:eastAsia="zh-CN"/>
        </w:rPr>
        <w:t>、22凉山发展MTN001、21攀国投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39E2F39"/>
    <w:rsid w:val="35744DA3"/>
    <w:rsid w:val="38A16717"/>
    <w:rsid w:val="40FA7E42"/>
    <w:rsid w:val="43F907A4"/>
    <w:rsid w:val="46A87316"/>
    <w:rsid w:val="512D246A"/>
    <w:rsid w:val="54B27197"/>
    <w:rsid w:val="569C5AF1"/>
    <w:rsid w:val="5A9E6B68"/>
    <w:rsid w:val="68312502"/>
    <w:rsid w:val="7B794ED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1</TotalTime>
  <ScaleCrop>false</ScaleCrop>
  <LinksUpToDate>false</LinksUpToDate>
  <CharactersWithSpaces>1954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daiyuran</cp:lastModifiedBy>
  <cp:lastPrinted>2411-12-31T16:00:00Z</cp:lastPrinted>
  <dcterms:modified xsi:type="dcterms:W3CDTF">2024-08-28T07:24:31Z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B86E500E8740439FB8414073C24CB4EF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