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263,803,140.00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102.41%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7.27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2,470,419.06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4,219,360.22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265,576,686.32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265,529,106.19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1.0725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192,259,030.15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70.69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192,259,030.15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70.69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78,019,866.20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28.69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1,603,011.20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95,484.87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271,977,392.42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78,019,866.20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11,722,971.23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11,583,286.30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11,404,604.11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22内建01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10,730,876.71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20达州投资MTN002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10,449,658.47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24绵阳投资MTN001B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10,343,709.59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10,302,301.37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10,195,736.99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10,031,890.41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3.78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本报告期末，本产品投资21攀国投属于关联交易。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566417E"/>
    <w:rsid w:val="071C7F22"/>
    <w:rsid w:val="134C76E8"/>
    <w:rsid w:val="23AB2840"/>
    <w:rsid w:val="2FC23DC4"/>
    <w:rsid w:val="339E2F39"/>
    <w:rsid w:val="38A16717"/>
    <w:rsid w:val="3D91451A"/>
    <w:rsid w:val="3EE86C95"/>
    <w:rsid w:val="46A87316"/>
    <w:rsid w:val="512D246A"/>
    <w:rsid w:val="54B27197"/>
    <w:rsid w:val="5A9E6B68"/>
    <w:rsid w:val="5DAE6CFA"/>
    <w:rsid w:val="7CB85F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2024-08-28T06:22:14Z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1CCAC3E5DC1C4BEA874CC4994451FF2A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