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四川银行定开系列3个月4号净值型理财产品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235,047,000.00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[3%-3.6%]/年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101.87%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7.26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1,673,163.75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3,417,069.92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236,464,175.32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236,423,782.63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1.0725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169,223,300.22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70.25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169,223,300.22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70.25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71,018,083.32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29.48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601,783.55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42,155.70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240,885,322.79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71,018,083.32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14,869,687.67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24恒丰银行CD039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13,978,901.54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12,362,761.64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23自高01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11,292,958.90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23香城投资SCP003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10,205,696.72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10,031,890.41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10,013,528.77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23成都农商银行CD109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9,988,775.55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23天津农村商业银行CD186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9,934,695.41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4.20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5AB38EF"/>
    <w:rsid w:val="134C76E8"/>
    <w:rsid w:val="13687E89"/>
    <w:rsid w:val="23AB2840"/>
    <w:rsid w:val="2E510F1D"/>
    <w:rsid w:val="2FC23DC4"/>
    <w:rsid w:val="339E2F39"/>
    <w:rsid w:val="38A16717"/>
    <w:rsid w:val="46A87316"/>
    <w:rsid w:val="512D246A"/>
    <w:rsid w:val="54B27197"/>
    <w:rsid w:val="5A9E6B68"/>
    <w:rsid w:val="70E02121"/>
    <w:rsid w:val="7A12301E"/>
    <w:rsid w:val="7FD221E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daiyuran</cp:lastModifiedBy>
  <cp:lastPrinted>2411-12-31T16:00:00Z</cp:lastPrinted>
  <dcterms:modified xsi:type="dcterms:W3CDTF">2024-08-28T06:22:32Z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36ACF342D58847C684F268537F1D05A2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