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四川银行定开系列3个月5号净值型理财产品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自2024-01-01起至2024-06-30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四川银行定开系列3个月5号净值型理财产品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C1438122000020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2022-05-06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237,773,000.00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[3%-3.6%]/年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101.69%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四川银行-四川银行定开系列3个月5号净值型理财产品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128912158810829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2024-01-01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7.15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2024-01-01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2,357,675.72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3,626,134.74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239,097,517.64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1.0715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239,056,391.04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1.0713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191,451,064.11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78.74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191,451,064.11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78.74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51,012,989.44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20.98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571,333.43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0.23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93,331.21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0.04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243,128,718.19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51,012,989.44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21.34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24浦发银行CD082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19,740,239.23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8.26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24成经D2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11,035,079.45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23达州高科MTN001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10,702,393.44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G22眉山1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10,698,082.19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22眉控01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10,657,246.58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20空港城发MTN002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10,436,491.80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19绵投01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10,392,931.51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24达州03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10,013,528.77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23贵州银行CD121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9,934,580.98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6"/>
            <w:bookmarkStart w:id="4" w:name="OLE_LINK5"/>
            <w:r>
              <w:rPr>
                <w:rFonts w:ascii="宋体" w:hAnsi="宋体"/>
              </w:rPr>
              <w:t>4.16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ind w:firstLine="420" w:firstLineChars="200"/>
        <w:jc w:val="left"/>
        <w:rPr>
          <w:rFonts w:asciiTheme="minorEastAsia" w:hAnsiTheme="minorEastAsia" w:eastAsiaTheme="minorEastAsia"/>
          <w:szCs w:val="21"/>
        </w:rPr>
      </w:pPr>
      <w:bookmarkStart w:id="5" w:name="_GoBack"/>
      <w:bookmarkEnd w:id="5"/>
      <w:r>
        <w:rPr>
          <w:rFonts w:hint="eastAsia" w:asciiTheme="minorEastAsia" w:hAnsiTheme="minorEastAsia" w:eastAsiaTheme="minorEastAsia"/>
          <w:szCs w:val="21"/>
        </w:rPr>
        <w:t>本报告期末，本产品投资的</w:t>
      </w:r>
      <w:r>
        <w:rPr>
          <w:rFonts w:ascii="宋体" w:hAnsi="宋体"/>
          <w:szCs w:val="21"/>
        </w:rPr>
        <w:t>21眉府01</w:t>
      </w:r>
      <w:r>
        <w:rPr>
          <w:rFonts w:hint="eastAsia" w:ascii="宋体" w:hAnsi="宋体"/>
          <w:szCs w:val="21"/>
          <w:lang w:eastAsia="zh-CN"/>
        </w:rPr>
        <w:t>、22凉山发展MTN001</w:t>
      </w:r>
      <w:r>
        <w:rPr>
          <w:rFonts w:hint="eastAsia" w:asciiTheme="minorEastAsia" w:hAnsiTheme="minorEastAsia" w:eastAsiaTheme="minorEastAsia"/>
          <w:szCs w:val="21"/>
        </w:rPr>
        <w:t>属于关联交易。</w:t>
      </w: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2024-08-29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134C76E8"/>
    <w:rsid w:val="158152D1"/>
    <w:rsid w:val="1AC47245"/>
    <w:rsid w:val="1D4043AB"/>
    <w:rsid w:val="23AB2840"/>
    <w:rsid w:val="2FC23DC4"/>
    <w:rsid w:val="339E2F39"/>
    <w:rsid w:val="38A16717"/>
    <w:rsid w:val="3CB95B9A"/>
    <w:rsid w:val="46A87316"/>
    <w:rsid w:val="512D246A"/>
    <w:rsid w:val="54B27197"/>
    <w:rsid w:val="5A9E6B68"/>
    <w:rsid w:val="671243B1"/>
    <w:rsid w:val="7104268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0</TotalTime>
  <ScaleCrop>false</ScaleCrop>
  <LinksUpToDate>false</LinksUpToDate>
  <CharactersWithSpaces>1954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daiyuran</cp:lastModifiedBy>
  <cp:lastPrinted>2411-12-31T16:00:00Z</cp:lastPrinted>
  <dcterms:modified xsi:type="dcterms:W3CDTF">2024-08-28T07:23:17Z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443C2F361FCE4CCCB658C5FD70074A5C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