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四川银行定开系列3个月6号净值型理财产品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249,569,982.00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[3%-3.6%]/年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7.12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2,686,045.60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3,952,937.25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250,783,570.27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250,738,361.32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1.0710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213,417,389.28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83.47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213,417,389.28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83.47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42,010,697.16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16.43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182,730.34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69,297.51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255,680,114.29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42,010,697.16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24交通银行CD080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14,810,816.56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24浦发银行CD082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14,805,179.42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13,478,168.49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13,392,991.78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20崇兴01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13,011,945.21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22彭城建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12,830,945.75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24郫国投MTN002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12,569,434.52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10,436,491.80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19绵投01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10,392,931.51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4.14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hint="eastAsia" w:ascii="宋体" w:hAnsi="宋体"/>
          <w:szCs w:val="21"/>
          <w:lang w:eastAsia="zh-CN"/>
        </w:rPr>
        <w:t>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2C560BC"/>
    <w:rsid w:val="339E2F39"/>
    <w:rsid w:val="35296C67"/>
    <w:rsid w:val="38A16717"/>
    <w:rsid w:val="46A87316"/>
    <w:rsid w:val="512D246A"/>
    <w:rsid w:val="5284236A"/>
    <w:rsid w:val="52DB21E7"/>
    <w:rsid w:val="54B27197"/>
    <w:rsid w:val="55871F19"/>
    <w:rsid w:val="5A9E6B68"/>
    <w:rsid w:val="741E68A2"/>
    <w:rsid w:val="7A946C5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2024-08-28T07:23:32Z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039CFA64D8C8488DABF15BB2D69B3FA6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