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220,781,299.00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7.06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1,883,852.29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3,502,561.16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221,560,741.82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221,519,452.02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1.0704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181,707,543.85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80.31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181,707,543.85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80.31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44,011,206.56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19.45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457,968.07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84,174.87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226,260,893.35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44,011,206.56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23泸州产业SCP002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13,275,806.01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11,060,316.94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10,651,849.32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10,277,950.69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PR金投01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10,209,402.74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10,205,696.72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10,195,736.99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9,956,273.97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4.49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853F4A"/>
    <w:rsid w:val="339E2F39"/>
    <w:rsid w:val="38A16717"/>
    <w:rsid w:val="3B203819"/>
    <w:rsid w:val="46A87316"/>
    <w:rsid w:val="512D246A"/>
    <w:rsid w:val="54B27197"/>
    <w:rsid w:val="5A9E6B68"/>
    <w:rsid w:val="62A41861"/>
    <w:rsid w:val="64754FD8"/>
    <w:rsid w:val="6F691E70"/>
    <w:rsid w:val="742237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2024-08-28T07:23:52Z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1A2EB7FBDA4F4B1DA90E1A9EEFE81176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