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四川银行定开系列3个月9号净值型理财产品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343,414,000.00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7.22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1,978,118.89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4,202,228.81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344,403,743.47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344,345,814.94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210,199,716.16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210,199,716.16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126,032,091.52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13,457,027.99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3.84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489,112.23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350,177,947.90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126,032,091.52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14,788,191.08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14,365,572.60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12,234,884.38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12,016,234.52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11,758,254.18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11,060,316.94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10,474,528.77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10,343,709.59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3.00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8E3A71"/>
    <w:rsid w:val="134C76E8"/>
    <w:rsid w:val="1A1E5C64"/>
    <w:rsid w:val="23AB2840"/>
    <w:rsid w:val="2FC23DC4"/>
    <w:rsid w:val="339E2F39"/>
    <w:rsid w:val="37D06F0C"/>
    <w:rsid w:val="38A16717"/>
    <w:rsid w:val="45800827"/>
    <w:rsid w:val="46A87316"/>
    <w:rsid w:val="4D9C34E0"/>
    <w:rsid w:val="512D246A"/>
    <w:rsid w:val="54B27197"/>
    <w:rsid w:val="5509618B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2024-08-28T07:24:02Z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8F9F14B0630C4AA8906FC481F1426F03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