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四川银行定开系列6个月10号净值型理财产品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166,381,000.00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[3.4%-4.4%]/年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101.94%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8.07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1,361,693.09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2,611,931.32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168,449,569.77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168,434,117.43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162,476,820.22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94.62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162,476,820.22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94.62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9,003,375.72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200,948.61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37,028.23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171,718,172.78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15,328,952.06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19兴阳01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10,728,863.01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10,580,076.50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10,293,408.22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10,232,369.86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10,031,890.41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10,013,528.77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9,851,019.64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9,003,375.72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8,413,961.64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4.99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、</w:t>
      </w:r>
      <w:r>
        <w:rPr>
          <w:rFonts w:ascii="宋体" w:hAnsi="宋体"/>
          <w:szCs w:val="21"/>
        </w:rPr>
        <w:t>22凉山发展MTN0</w:t>
      </w:r>
      <w:bookmarkStart w:id="5" w:name="_GoBack"/>
      <w:bookmarkEnd w:id="5"/>
      <w:r>
        <w:rPr>
          <w:rFonts w:ascii="宋体" w:hAnsi="宋体"/>
          <w:szCs w:val="21"/>
        </w:rPr>
        <w:t>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9E27A10"/>
    <w:rsid w:val="134C76E8"/>
    <w:rsid w:val="23AB2840"/>
    <w:rsid w:val="2FC23DC4"/>
    <w:rsid w:val="339E2F39"/>
    <w:rsid w:val="375B75B5"/>
    <w:rsid w:val="38A16717"/>
    <w:rsid w:val="45AC43AD"/>
    <w:rsid w:val="469A3B79"/>
    <w:rsid w:val="46A87316"/>
    <w:rsid w:val="512D246A"/>
    <w:rsid w:val="54B27197"/>
    <w:rsid w:val="5A9E6B68"/>
    <w:rsid w:val="7AE261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2024-08-27T12:04:08Z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26CB84B35B0E4D738280AE516B0ED8D3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