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95,178,050.00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102.57%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8.54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1,492,658.71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1,756,975.59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96,045,341.42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96,027,472.21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1.0852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67,053,704.63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67,053,704.63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31,011,627.48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365,033.92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81,028.26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98,511,394.29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31,011,627.48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8,380,120.55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7,965,019.18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7,379,054.79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7,211,610.96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22临港债02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6,407,967.12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23雅安发展MTN001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5,270,010.93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4,899,554.30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21眉天01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4,195,484.93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4,147,128.77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4.32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21眉天</w:t>
      </w:r>
      <w:bookmarkStart w:id="5" w:name="_GoBack"/>
      <w:bookmarkEnd w:id="5"/>
      <w:r>
        <w:rPr>
          <w:rFonts w:ascii="宋体" w:hAnsi="宋体"/>
          <w:szCs w:val="21"/>
        </w:rPr>
        <w:t>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1672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A4568A4"/>
    <w:rsid w:val="134C76E8"/>
    <w:rsid w:val="23AB2840"/>
    <w:rsid w:val="29DB27FE"/>
    <w:rsid w:val="2FC23DC4"/>
    <w:rsid w:val="339E2F39"/>
    <w:rsid w:val="38A16717"/>
    <w:rsid w:val="46A87316"/>
    <w:rsid w:val="512D246A"/>
    <w:rsid w:val="54B27197"/>
    <w:rsid w:val="550E7B1E"/>
    <w:rsid w:val="5A9E6B68"/>
    <w:rsid w:val="7D8377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2024-08-27T12:15:38Z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463226561AB34AB2B7B10D870A916C6F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