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四川银行定开系列6个月15号净值型理财产品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四川银行定开系列6个月15号净值型理财产品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113,859,300.00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四川银行-四川银行定开系列6个月15号净值型理财产品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8.45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1,382,272.08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1,653,562.80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114,730,641.54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114,710,189.79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1.0843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74,482,901.44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63.64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74,482,901.44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63.64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42,015,753.36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35.90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509,452.90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0.44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21,981.18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117,030,088.88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42,015,753.36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36.62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23泸州产业SCP002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7,148,510.93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24交通银行CD080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6,911,714.39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23彭城01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6,562,615.89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6,019,134.25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5,328,623.29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21东坡02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5,302,109.59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23香城投资SCP003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5,102,848.36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24浦发银行CD082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4,935,059.81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21邛崃01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4,256,717.81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3.71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hint="eastAsia" w:asciiTheme="minorEastAsia" w:hAnsiTheme="minorEastAsia" w:eastAsiaTheme="minorEastAsia"/>
          <w:szCs w:val="21"/>
          <w:lang w:eastAsia="zh-CN"/>
        </w:rPr>
        <w:t>21眉府01、</w:t>
      </w:r>
      <w:r>
        <w:rPr>
          <w:rFonts w:ascii="宋体" w:hAnsi="宋体"/>
          <w:szCs w:val="21"/>
        </w:rPr>
        <w:t>22凉山发展MTN001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4C6359B6"/>
    <w:rsid w:val="512D246A"/>
    <w:rsid w:val="54B27197"/>
    <w:rsid w:val="55DC0FAD"/>
    <w:rsid w:val="5A9E6B68"/>
    <w:rsid w:val="614C4018"/>
    <w:rsid w:val="70E354E8"/>
    <w:rsid w:val="7CC148A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2024-08-27T12:16:38Z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7028C51C98574D0CACE033D4BA62CBE3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