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四川银行定开系列6个月18号净值型理财产品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122,293,000.00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103.29%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8.17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1,297,817.93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2,518,899.43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122,903,414.43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122,881,962.39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1.0815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79,636,975.78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62.73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79,636,975.78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62.73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40,015,003.20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31.52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7,278,440.51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5.73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17,763.37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126,948,182.86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40,015,003.20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10,702,393.44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10,580,076.50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10,277,950.69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10,205,696.72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9,858,794.05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8,521,479.45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7,957,775.34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19楚晟控股债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5,189,884.93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22临港债02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3,203,983.56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2.61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5C16EB8"/>
    <w:rsid w:val="0D6227AF"/>
    <w:rsid w:val="109E09B5"/>
    <w:rsid w:val="134C76E8"/>
    <w:rsid w:val="23AB2840"/>
    <w:rsid w:val="2FC23DC4"/>
    <w:rsid w:val="339E2F39"/>
    <w:rsid w:val="363A704B"/>
    <w:rsid w:val="38A16717"/>
    <w:rsid w:val="46A87316"/>
    <w:rsid w:val="4FE2553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22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2024-08-28T07:42:19Z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A67C6C340D384B8F96C66895EE354D4E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