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四川银行定开系列6个月1号净值型理财产品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自2024-01-01起至2024-06-30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四川银行定开系列6个月1号净值型理财产品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2021-11-16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185,495,000.00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[3.1%-3.7%]/年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102.50%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四川银行-四川银行定开系列6个月1号净值型理财产品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128912158810602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10.05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1,757,966.29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2,765,036.48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186,263,494.43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1.1005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186,230,746.42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1.1004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140,330,546.14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73.50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140,330,546.14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73.50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49,018,378.92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25.68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627,125.85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0.33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938,759.94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0.49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190,914,810.85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49,018,378.92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26.32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24晋商银行CD054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14,806,623.10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22湔江01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10,499,780.82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20空港城发MTN002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10,436,491.80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19绵投01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10,392,931.51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23泸州产业SCP002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10,212,158.47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23香城投资SCP003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10,205,696.72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24绵阳投资MTN001A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10,195,736.99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22翠屏01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10,150,931.51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24恒丰银行CD195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9,873,232.17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5"/>
            <w:bookmarkStart w:id="4" w:name="OLE_LINK6"/>
            <w:r>
              <w:rPr>
                <w:rFonts w:ascii="宋体" w:hAnsi="宋体"/>
              </w:rPr>
              <w:t>5.30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bookmarkStart w:id="5" w:name="_GoBack"/>
      <w:bookmarkEnd w:id="5"/>
      <w:r>
        <w:rPr>
          <w:rFonts w:hint="eastAsia" w:asciiTheme="minorEastAsia" w:hAnsiTheme="minorEastAsia" w:eastAsiaTheme="minorEastAsia"/>
          <w:szCs w:val="21"/>
        </w:rPr>
        <w:t>本报告期末，本产品投资的</w:t>
      </w:r>
      <w:r>
        <w:rPr>
          <w:rFonts w:ascii="宋体" w:hAnsi="宋体"/>
          <w:szCs w:val="21"/>
        </w:rPr>
        <w:t>21眉府01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ascii="宋体" w:hAnsi="宋体"/>
          <w:szCs w:val="21"/>
        </w:rPr>
        <w:t>22凉山发展MTN001</w:t>
      </w:r>
      <w:r>
        <w:rPr>
          <w:rFonts w:hint="eastAsia" w:asciiTheme="minorEastAsia" w:hAnsiTheme="minorEastAsia" w:eastAsiaTheme="minorEastAsia"/>
          <w:szCs w:val="21"/>
        </w:rPr>
        <w:t>属于关联交易。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2024-08-29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23AB2840"/>
    <w:rsid w:val="28072F22"/>
    <w:rsid w:val="2FC23DC4"/>
    <w:rsid w:val="339E2F39"/>
    <w:rsid w:val="38A16717"/>
    <w:rsid w:val="3E721ABC"/>
    <w:rsid w:val="46A87316"/>
    <w:rsid w:val="4AE821AB"/>
    <w:rsid w:val="512D246A"/>
    <w:rsid w:val="54B27197"/>
    <w:rsid w:val="55BD00DD"/>
    <w:rsid w:val="5A9E6B68"/>
    <w:rsid w:val="5AA73F20"/>
    <w:rsid w:val="70A20A4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0</TotalTime>
  <ScaleCrop>false</ScaleCrop>
  <LinksUpToDate>false</LinksUpToDate>
  <CharactersWithSpaces>1954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2411-12-31T16:00:00Z</cp:lastPrinted>
  <dcterms:modified xsi:type="dcterms:W3CDTF">2024-08-28T07:39:16Z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12D0E30E74CD4B4D9D625FD61C7968B3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