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215,220,000.00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8.21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1,901,942.10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2,568,584.00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215,458,717.50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215,423,350.01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163,491,896.88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163,491,896.88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74.61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55,015,246.01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25.11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554,263.35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68,131.28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219,129,537.52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27,006,993.80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15,005,626.20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14,920,828.77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13,002,626.01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11,332,531.51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10,580,076.50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10,541,506.85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10,026,890.41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4.65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="宋体" w:hAnsi="宋体"/>
          <w:szCs w:val="21"/>
        </w:rPr>
        <w:t>21眉天01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938AB"/>
    <w:rsid w:val="23AB2840"/>
    <w:rsid w:val="28FD6ACC"/>
    <w:rsid w:val="2FC23DC4"/>
    <w:rsid w:val="339E2F39"/>
    <w:rsid w:val="38A16717"/>
    <w:rsid w:val="44644762"/>
    <w:rsid w:val="46A87316"/>
    <w:rsid w:val="512D246A"/>
    <w:rsid w:val="54B27197"/>
    <w:rsid w:val="5A9E6B68"/>
    <w:rsid w:val="5D432F79"/>
    <w:rsid w:val="7B8378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2024-08-27T11:45:16Z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C8F5AE384CAB4CA3A9E6EA4A9D946B7E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