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四川银行定开系列6个月5号净值型理财产品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四川银行定开系列6个月5号净值型理财产品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2021-12-28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292,463,000.00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[2.9%-3.7%]/年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101.19%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四川银行-四川银行定开系列6个月5号净值型理财产品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128912158810707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7.65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697,314.18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2,316,808.44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292,585,896.20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292,539,120.16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1.0764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116,591,720.79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39.38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116,591,720.79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39.38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110,026,251.97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37.16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69,352,686.34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23.43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90,693.16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296,061,352.26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80,016,160.05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27.35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20,007,501.60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23自高01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11,292,958.90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20崇兴01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10,843,287.67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19绵投01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10,392,931.51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24新津城乡MTN001A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10,265,398.91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10,002,590.32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23贵州银行CD121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9,934,580.98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24天津银行CD123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9,851,019.64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21攀国投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9,547,440.98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3.26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21攀国投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04AC5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94441A9"/>
    <w:rsid w:val="23AB2840"/>
    <w:rsid w:val="2FC23DC4"/>
    <w:rsid w:val="339E2F39"/>
    <w:rsid w:val="38A16717"/>
    <w:rsid w:val="450E32DF"/>
    <w:rsid w:val="46A87316"/>
    <w:rsid w:val="512D246A"/>
    <w:rsid w:val="54B27197"/>
    <w:rsid w:val="5A9E6B68"/>
    <w:rsid w:val="605C0583"/>
    <w:rsid w:val="6956090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19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2024-08-28T07:40:02Z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B3C92B2701FC40A8B667B815A85F3BC6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