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四川银行定开系列6个月6号净值型理财产品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四川银行定开系列6个月6号净值型理财产品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2021-11-05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209,607,000.00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[3.4%-4.4%]/年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101.85%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四川银行-四川银行定开系列6个月6号净值型理财产品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8.48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2,277,725.52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3,620,042.25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213,006,039.83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212,968,595.47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1.0846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166,112,552.80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76.57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166,112,552.80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76.57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39,014,628.12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17.98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11,563,470.41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5.33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253,776.62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0.12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216,944,427.95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39,014,628.12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18.32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23广安MTN001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13,272,380.33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12,649,808.22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23达州高科MTN001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10,702,393.44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10,657,246.58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10,621,205.48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19绵投01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10,392,931.51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23达州D1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10,293,408.22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24新津城乡MTN001A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10,265,398.91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23渤海银行CD246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9,995,616.56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4.69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21眉府01</w:t>
      </w:r>
      <w:r>
        <w:rPr>
          <w:rFonts w:hint="eastAsia" w:ascii="宋体" w:hAnsi="宋体"/>
          <w:szCs w:val="21"/>
          <w:lang w:eastAsia="zh-CN"/>
        </w:rPr>
        <w:t>、21攀国投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09347E7"/>
    <w:rsid w:val="134C76E8"/>
    <w:rsid w:val="200D1212"/>
    <w:rsid w:val="22F10EAE"/>
    <w:rsid w:val="23AB2840"/>
    <w:rsid w:val="26957F5A"/>
    <w:rsid w:val="2FC23DC4"/>
    <w:rsid w:val="339E2F39"/>
    <w:rsid w:val="38A16717"/>
    <w:rsid w:val="3E8F1BF3"/>
    <w:rsid w:val="46A87316"/>
    <w:rsid w:val="500C088A"/>
    <w:rsid w:val="512D246A"/>
    <w:rsid w:val="54B27197"/>
    <w:rsid w:val="5A9E6B68"/>
    <w:rsid w:val="742F496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2024-08-28T07:40:14Z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0E4F280334E344CDA930201F180E08B4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