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四川银行定开系列6个月7号净值型理财产品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2022-01-18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165,395,048.00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[3.4%-4.4%]/年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7.87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1,873,365.79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2,880,993.18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167,978,174.14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167,974,092.85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1.0787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156,455,264.24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91.18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156,455,264.24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91.18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4,001,500.32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2.33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10,717,189.92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415,266.40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171,589,220.88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15,328,952.06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22湔江01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12,599,736.99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11,404,604.11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10,657,246.58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10,541,506.85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23达州D1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10,293,408.22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24吉林银行CD007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9,884,948.74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24天津银行CD123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9,851,019.64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8,885,908.96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21攀枝城投MTN001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8,349,731.15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4.97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  <w:bookmarkStart w:id="5" w:name="_GoBack"/>
      <w:bookmarkEnd w:id="5"/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CC23264"/>
    <w:rsid w:val="1D5E25D0"/>
    <w:rsid w:val="23AB2840"/>
    <w:rsid w:val="2D4A5069"/>
    <w:rsid w:val="2FC23DC4"/>
    <w:rsid w:val="339E2F39"/>
    <w:rsid w:val="38A16717"/>
    <w:rsid w:val="46A87316"/>
    <w:rsid w:val="512D246A"/>
    <w:rsid w:val="54B27197"/>
    <w:rsid w:val="5A9E6B68"/>
    <w:rsid w:val="5C451451"/>
    <w:rsid w:val="656A6E2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2024-08-27T11:56:43Z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8D79AED9F81346C18A4117ED14BDE8E6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