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四川银行定开系列6个月8号净值型理财产品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2022-01-26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169,854,000.00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[3.4%-4.4%]/年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102.20%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四川银行-四川银行定开系列6个月8号净值型理财产品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128912158810511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7.87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1,550,604.77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2,760,162.92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172,348,111.02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172,344,628.73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1.0787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174,003,603.23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98.79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174,003,603.23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98.79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2,000,750.16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1.14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129,063.66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3,590.74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176,137,007.79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24龙驰01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15,328,952.06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24成都香城MTN001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12,290,295.08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10,621,205.48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9,984,929.67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24吉林银行CD007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9,884,948.74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24恒丰银行CD195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9,873,232.17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22凉山发展MTN001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8,903,878.08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24兴阳01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8,277,468.49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8,025,512.33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7,965,019.18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4.62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本报告期末，本产品投资的21眉天01</w:t>
      </w:r>
      <w:r>
        <w:rPr>
          <w:rFonts w:hint="eastAsia" w:asciiTheme="minorEastAsia" w:hAnsiTheme="minorEastAsia" w:eastAsiaTheme="minorEastAsia"/>
          <w:szCs w:val="21"/>
          <w:lang w:eastAsia="zh-CN"/>
        </w:rPr>
        <w:t>、21眉府01、</w:t>
      </w:r>
      <w:r>
        <w:rPr>
          <w:rFonts w:ascii="宋体" w:hAnsi="宋体"/>
          <w:szCs w:val="21"/>
        </w:rPr>
        <w:t>22凉山发展MTN001</w:t>
      </w:r>
      <w:r>
        <w:rPr>
          <w:rFonts w:hint="eastAsia" w:ascii="宋体" w:hAnsi="宋体"/>
          <w:szCs w:val="21"/>
          <w:lang w:eastAsia="zh-CN"/>
        </w:rPr>
        <w:t>、21攀国投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  <w:bookmarkStart w:id="5" w:name="_GoBack"/>
      <w:bookmarkEnd w:id="5"/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3CF33F9E"/>
    <w:rsid w:val="46A87316"/>
    <w:rsid w:val="512D246A"/>
    <w:rsid w:val="54B27197"/>
    <w:rsid w:val="5A9E6B68"/>
    <w:rsid w:val="5B1214F5"/>
    <w:rsid w:val="5CD80257"/>
    <w:rsid w:val="6176321F"/>
    <w:rsid w:val="7AF548D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2024-08-27T11:58:31Z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0738ABE96FB3462CBB0E5ED4DAEBB4F5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