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四川银行定开系列6个月9号净值型理财产品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2022-02-08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192,292,000.00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[3.4%-4.4%]/年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四川银行-四川银行定开系列6个月9号净值型理财产品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7.60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1,301,857.33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3,016,605.96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194,922,010.97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194,920,237.16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1.0760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195,517,828.21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195,517,828.21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3,001,125.24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727,085.22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159,408.23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199,405,446.90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17,372,812.33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12,234,884.38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10,702,393.44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21攀枝城投MTN001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10,437,163.93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10,265,398.91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10,232,369.86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10,031,890.41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24贵州银行CD027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9,923,399.27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21攀国投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8,679,491.80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8,433,205.48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4.33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hint="eastAsia" w:asciiTheme="minorEastAsia" w:hAnsiTheme="minorEastAsia" w:eastAsiaTheme="minorEastAsia"/>
          <w:szCs w:val="21"/>
          <w:lang w:eastAsia="zh-CN"/>
        </w:rPr>
        <w:t>21眉府01、</w:t>
      </w:r>
      <w:r>
        <w:rPr>
          <w:rFonts w:ascii="宋体" w:hAnsi="宋体"/>
          <w:szCs w:val="21"/>
        </w:rPr>
        <w:t>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41324C3"/>
    <w:rsid w:val="0E975838"/>
    <w:rsid w:val="134C76E8"/>
    <w:rsid w:val="23AB2840"/>
    <w:rsid w:val="2FC23DC4"/>
    <w:rsid w:val="339E2F39"/>
    <w:rsid w:val="38A16717"/>
    <w:rsid w:val="438212C8"/>
    <w:rsid w:val="46A87316"/>
    <w:rsid w:val="512D246A"/>
    <w:rsid w:val="54B27197"/>
    <w:rsid w:val="59285F44"/>
    <w:rsid w:val="5A9E6B68"/>
    <w:rsid w:val="69035C8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2024-08-27T11:59:28Z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1F893A7C3EB64687A133670F4A401B48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